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011085B" w:rsidR="00F64DF7" w:rsidRPr="00E60066" w:rsidRDefault="00A25535" w:rsidP="00F64DF7">
      <w:pPr>
        <w:rPr>
          <w:b/>
          <w:bCs/>
          <w:sz w:val="36"/>
          <w:szCs w:val="36"/>
        </w:rPr>
      </w:pPr>
      <w:r w:rsidRPr="125F70D9">
        <w:rPr>
          <w:b/>
          <w:bCs/>
          <w:sz w:val="36"/>
          <w:szCs w:val="36"/>
        </w:rPr>
        <w:t>Tilbudsbrev</w:t>
      </w:r>
    </w:p>
    <w:p w14:paraId="2E3807B5" w14:textId="77777777" w:rsidR="00A25535" w:rsidRDefault="00A25535" w:rsidP="00F64DF7">
      <w:pPr>
        <w:rPr>
          <w:sz w:val="28"/>
          <w:szCs w:val="28"/>
        </w:rPr>
      </w:pPr>
    </w:p>
    <w:p w14:paraId="640F3E27" w14:textId="3DAE462D" w:rsidR="007D3B5A" w:rsidRDefault="00DF39C8" w:rsidP="00E518A7">
      <w:pPr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Rammeavtale</w:t>
      </w:r>
      <w:r w:rsidR="00E60066" w:rsidRPr="00547E60">
        <w:rPr>
          <w:kern w:val="28"/>
          <w:sz w:val="28"/>
          <w:szCs w:val="28"/>
        </w:rPr>
        <w:t xml:space="preserve"> for </w:t>
      </w:r>
      <w:r w:rsidR="0B8842F5" w:rsidRPr="00547E60">
        <w:rPr>
          <w:kern w:val="28"/>
          <w:sz w:val="28"/>
          <w:szCs w:val="28"/>
        </w:rPr>
        <w:t>byggekortlesere.</w:t>
      </w:r>
    </w:p>
    <w:p w14:paraId="17D1CCA4" w14:textId="09C3D4A0" w:rsidR="125F70D9" w:rsidRDefault="125F70D9" w:rsidP="125F70D9">
      <w:pPr>
        <w:rPr>
          <w:sz w:val="28"/>
          <w:szCs w:val="28"/>
        </w:rPr>
      </w:pPr>
    </w:p>
    <w:p w14:paraId="3106FDA6" w14:textId="391FACB0" w:rsidR="43691165" w:rsidRDefault="43691165" w:rsidP="125F70D9">
      <w:pPr>
        <w:rPr>
          <w:sz w:val="28"/>
          <w:szCs w:val="28"/>
        </w:rPr>
      </w:pPr>
      <w:r w:rsidRPr="09193517">
        <w:rPr>
          <w:sz w:val="28"/>
          <w:szCs w:val="28"/>
        </w:rPr>
        <w:t>Avtalenummer R01</w:t>
      </w:r>
      <w:r w:rsidR="0FEB5567" w:rsidRPr="09193517">
        <w:rPr>
          <w:sz w:val="28"/>
          <w:szCs w:val="28"/>
        </w:rPr>
        <w:t>907</w:t>
      </w:r>
      <w:r w:rsidRPr="09193517">
        <w:rPr>
          <w:sz w:val="28"/>
          <w:szCs w:val="28"/>
        </w:rPr>
        <w:t>.</w:t>
      </w:r>
    </w:p>
    <w:p w14:paraId="72E1FFD6" w14:textId="5F801402" w:rsidR="00940E98" w:rsidRDefault="00940E98" w:rsidP="2A6355F8">
      <w:pPr>
        <w:rPr>
          <w:rFonts w:cs="Arial"/>
          <w:b/>
          <w:bCs/>
          <w:sz w:val="28"/>
          <w:szCs w:val="28"/>
        </w:rPr>
      </w:pPr>
    </w:p>
    <w:p w14:paraId="4FA27B6C" w14:textId="22D76DB6" w:rsidR="125F70D9" w:rsidRDefault="125F70D9" w:rsidP="125F70D9">
      <w:pPr>
        <w:rPr>
          <w:sz w:val="28"/>
          <w:szCs w:val="28"/>
        </w:rPr>
      </w:pPr>
    </w:p>
    <w:p w14:paraId="300ED566" w14:textId="42B4E557" w:rsidR="00A25535" w:rsidRPr="00F45270" w:rsidRDefault="00A25535" w:rsidP="00F45270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F77008">
        <w:trPr>
          <w:trHeight w:val="53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5B0AC97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0B27A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7C15D1" w14:paraId="7CB4BC06" w14:textId="77777777" w:rsidTr="0082448C">
        <w:trPr>
          <w:trHeight w:val="7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CC98D" w14:textId="4E13CDF2" w:rsidR="007C15D1" w:rsidRPr="00AC1E41" w:rsidRDefault="007C15D1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Mailadresse for ordremottak</w:t>
            </w:r>
            <w:r w:rsidR="0026541B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85A" w14:textId="77777777" w:rsidR="007C15D1" w:rsidRDefault="007C15D1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422B3595" w:rsidR="00ED070A" w:rsidRPr="00BD2578" w:rsidRDefault="00ED070A" w:rsidP="00BD2578">
      <w:pPr>
        <w:rPr>
          <w:sz w:val="28"/>
          <w:szCs w:val="28"/>
        </w:rPr>
      </w:pPr>
    </w:p>
    <w:p w14:paraId="222FCB81" w14:textId="6F3828FB" w:rsidR="00F45270" w:rsidRDefault="00F45270" w:rsidP="00652DBA">
      <w:pPr>
        <w:pStyle w:val="Listeavsnitt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A75498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6A013190" w:rsidR="00F45270" w:rsidRPr="00AC1E41" w:rsidRDefault="00A75498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</w:t>
      </w:r>
      <w:r w:rsidR="00603083">
        <w:rPr>
          <w:rFonts w:asciiTheme="majorHAnsi" w:hAnsiTheme="majorHAnsi" w:cstheme="majorHAnsi"/>
          <w:sz w:val="22"/>
          <w:szCs w:val="22"/>
        </w:rPr>
        <w:t>f</w:t>
      </w:r>
      <w:r w:rsidR="00F45270" w:rsidRPr="00AC1E41">
        <w:rPr>
          <w:rFonts w:asciiTheme="majorHAnsi" w:hAnsiTheme="majorHAnsi" w:cstheme="majorHAnsi"/>
          <w:sz w:val="22"/>
          <w:szCs w:val="22"/>
        </w:rPr>
        <w:t>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2D6AF63D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  <w:r w:rsidR="00834ACE">
              <w:rPr>
                <w:b/>
              </w:rPr>
              <w:t xml:space="preserve"> (sidetall</w:t>
            </w:r>
            <w:r w:rsidR="00474360">
              <w:rPr>
                <w:b/>
              </w:rPr>
              <w:t xml:space="preserve"> og punktnummer)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 w:rsidP="00BB1506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 w:rsidP="00BB1506"/>
        </w:tc>
        <w:tc>
          <w:tcPr>
            <w:tcW w:w="2317" w:type="dxa"/>
          </w:tcPr>
          <w:p w14:paraId="2AD42EE5" w14:textId="77777777" w:rsidR="00F45270" w:rsidRPr="00207E7D" w:rsidRDefault="00F45270" w:rsidP="00BB1506"/>
        </w:tc>
        <w:tc>
          <w:tcPr>
            <w:tcW w:w="2413" w:type="dxa"/>
          </w:tcPr>
          <w:p w14:paraId="2917D44B" w14:textId="77777777" w:rsidR="00F45270" w:rsidRPr="00207E7D" w:rsidRDefault="00F45270" w:rsidP="00BB1506"/>
        </w:tc>
        <w:tc>
          <w:tcPr>
            <w:tcW w:w="2347" w:type="dxa"/>
          </w:tcPr>
          <w:p w14:paraId="12381791" w14:textId="77777777" w:rsidR="00F45270" w:rsidRPr="00207E7D" w:rsidRDefault="00F45270" w:rsidP="00BB1506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 w:rsidP="00BB1506"/>
        </w:tc>
        <w:tc>
          <w:tcPr>
            <w:tcW w:w="2317" w:type="dxa"/>
          </w:tcPr>
          <w:p w14:paraId="468E3980" w14:textId="77777777" w:rsidR="00F45270" w:rsidRPr="00207E7D" w:rsidRDefault="00F45270" w:rsidP="00BB1506"/>
        </w:tc>
        <w:tc>
          <w:tcPr>
            <w:tcW w:w="2413" w:type="dxa"/>
          </w:tcPr>
          <w:p w14:paraId="5940BB64" w14:textId="77777777" w:rsidR="00F45270" w:rsidRPr="00207E7D" w:rsidRDefault="00F45270" w:rsidP="00BB1506"/>
        </w:tc>
        <w:tc>
          <w:tcPr>
            <w:tcW w:w="2347" w:type="dxa"/>
          </w:tcPr>
          <w:p w14:paraId="2361C7A4" w14:textId="77777777" w:rsidR="00F45270" w:rsidRPr="00207E7D" w:rsidRDefault="00F45270" w:rsidP="00BB1506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 w:rsidP="00BB1506"/>
        </w:tc>
        <w:tc>
          <w:tcPr>
            <w:tcW w:w="2317" w:type="dxa"/>
          </w:tcPr>
          <w:p w14:paraId="5C670448" w14:textId="77777777" w:rsidR="00F45270" w:rsidRPr="00207E7D" w:rsidRDefault="00F45270" w:rsidP="00BB1506"/>
        </w:tc>
        <w:tc>
          <w:tcPr>
            <w:tcW w:w="2413" w:type="dxa"/>
          </w:tcPr>
          <w:p w14:paraId="771C16CB" w14:textId="77777777" w:rsidR="00F45270" w:rsidRPr="00207E7D" w:rsidRDefault="00F45270" w:rsidP="00BB1506"/>
        </w:tc>
        <w:tc>
          <w:tcPr>
            <w:tcW w:w="2347" w:type="dxa"/>
          </w:tcPr>
          <w:p w14:paraId="0BA36562" w14:textId="77777777" w:rsidR="00F45270" w:rsidRPr="00207E7D" w:rsidRDefault="00F45270" w:rsidP="00BB1506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 w:rsidP="00BB1506"/>
        </w:tc>
        <w:tc>
          <w:tcPr>
            <w:tcW w:w="2317" w:type="dxa"/>
          </w:tcPr>
          <w:p w14:paraId="05CADCC3" w14:textId="77777777" w:rsidR="00F45270" w:rsidRPr="00207E7D" w:rsidRDefault="00F45270" w:rsidP="00BB1506"/>
        </w:tc>
        <w:tc>
          <w:tcPr>
            <w:tcW w:w="2413" w:type="dxa"/>
          </w:tcPr>
          <w:p w14:paraId="5283E1FB" w14:textId="77777777" w:rsidR="00F45270" w:rsidRPr="00207E7D" w:rsidRDefault="00F45270" w:rsidP="00BB1506"/>
        </w:tc>
        <w:tc>
          <w:tcPr>
            <w:tcW w:w="2347" w:type="dxa"/>
          </w:tcPr>
          <w:p w14:paraId="28813C6B" w14:textId="77777777" w:rsidR="00F45270" w:rsidRPr="00207E7D" w:rsidRDefault="00F45270" w:rsidP="00BB1506"/>
        </w:tc>
      </w:tr>
    </w:tbl>
    <w:p w14:paraId="688C8C19" w14:textId="713DFA6F" w:rsidR="125F70D9" w:rsidRDefault="0030784C" w:rsidP="2625BDC8">
      <w:pPr>
        <w:rPr>
          <w:i/>
          <w:iCs/>
          <w:sz w:val="16"/>
          <w:szCs w:val="16"/>
        </w:rPr>
      </w:pPr>
      <w:r w:rsidRPr="2625BDC8">
        <w:rPr>
          <w:i/>
          <w:iCs/>
          <w:sz w:val="16"/>
          <w:szCs w:val="16"/>
        </w:rPr>
        <w:t>NB – Avvik</w:t>
      </w:r>
      <w:r w:rsidR="009C163C" w:rsidRPr="2625BDC8">
        <w:rPr>
          <w:i/>
          <w:iCs/>
          <w:sz w:val="16"/>
          <w:szCs w:val="16"/>
        </w:rPr>
        <w:t xml:space="preserve">/ forbehold </w:t>
      </w:r>
      <w:r w:rsidR="00031A3A" w:rsidRPr="2625BDC8">
        <w:rPr>
          <w:i/>
          <w:iCs/>
          <w:sz w:val="16"/>
          <w:szCs w:val="16"/>
        </w:rPr>
        <w:t>kan medføre avvisning av tilbudet</w:t>
      </w:r>
    </w:p>
    <w:p w14:paraId="1DD0B202" w14:textId="77777777" w:rsidR="00F37DDB" w:rsidRPr="00AE47F6" w:rsidRDefault="00F37DDB" w:rsidP="00AE47F6">
      <w:pPr>
        <w:spacing w:line="259" w:lineRule="auto"/>
        <w:rPr>
          <w:sz w:val="28"/>
          <w:szCs w:val="28"/>
        </w:rPr>
      </w:pPr>
    </w:p>
    <w:p w14:paraId="2915E76A" w14:textId="77777777" w:rsidR="00F37DDB" w:rsidRDefault="00F37DDB" w:rsidP="00CA69C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5A3609DE" w14:textId="4C25B147" w:rsidR="00652DBA" w:rsidRDefault="64D8D3E4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 xml:space="preserve">Eventuell </w:t>
      </w:r>
      <w:r w:rsidR="00652DBA" w:rsidRPr="1C1B8BFC">
        <w:rPr>
          <w:sz w:val="28"/>
          <w:szCs w:val="28"/>
        </w:rPr>
        <w:t>tilleggs</w:t>
      </w:r>
      <w:r w:rsidRPr="1C1B8BFC">
        <w:rPr>
          <w:sz w:val="28"/>
          <w:szCs w:val="28"/>
        </w:rPr>
        <w:t>informasjon</w:t>
      </w:r>
    </w:p>
    <w:tbl>
      <w:tblPr>
        <w:tblStyle w:val="Tabellrutenett"/>
        <w:tblW w:w="9543" w:type="dxa"/>
        <w:tblInd w:w="-5" w:type="dxa"/>
        <w:tblLook w:val="04A0" w:firstRow="1" w:lastRow="0" w:firstColumn="1" w:lastColumn="0" w:noHBand="0" w:noVBand="1"/>
      </w:tblPr>
      <w:tblGrid>
        <w:gridCol w:w="9543"/>
      </w:tblGrid>
      <w:tr w:rsidR="00652DBA" w14:paraId="79EB7D17" w14:textId="77777777" w:rsidTr="009C163C">
        <w:trPr>
          <w:trHeight w:val="1706"/>
        </w:trPr>
        <w:tc>
          <w:tcPr>
            <w:tcW w:w="9543" w:type="dxa"/>
          </w:tcPr>
          <w:p w14:paraId="2C23F144" w14:textId="77777777" w:rsidR="00652DBA" w:rsidRDefault="00652DBA" w:rsidP="00652DBA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438062EB" w14:textId="77777777" w:rsidR="00652DBA" w:rsidRDefault="00652DBA" w:rsidP="00652DBA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13F7D9E7" w14:textId="39B96D71" w:rsidR="356603DA" w:rsidRDefault="356603DA" w:rsidP="1C1B8BFC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 w:rsidRPr="1C1B8BFC">
        <w:rPr>
          <w:sz w:val="28"/>
          <w:szCs w:val="28"/>
        </w:rPr>
        <w:t>Underleverandører</w:t>
      </w:r>
      <w:r>
        <w:br/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5477"/>
        <w:gridCol w:w="3868"/>
      </w:tblGrid>
      <w:tr w:rsidR="1C1B8BFC" w14:paraId="0EEC7C98" w14:textId="77777777" w:rsidTr="1C1B8BFC">
        <w:trPr>
          <w:trHeight w:val="300"/>
        </w:trPr>
        <w:tc>
          <w:tcPr>
            <w:tcW w:w="5550" w:type="dxa"/>
            <w:shd w:val="clear" w:color="auto" w:fill="F2F2F2" w:themeFill="background1" w:themeFillShade="F2"/>
          </w:tcPr>
          <w:p w14:paraId="1EEF2027" w14:textId="47CB9860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Firmanavn</w:t>
            </w:r>
          </w:p>
        </w:tc>
        <w:tc>
          <w:tcPr>
            <w:tcW w:w="3920" w:type="dxa"/>
            <w:shd w:val="clear" w:color="auto" w:fill="F2F2F2" w:themeFill="background1" w:themeFillShade="F2"/>
          </w:tcPr>
          <w:p w14:paraId="572A6AF0" w14:textId="2752F97F" w:rsidR="356603DA" w:rsidRDefault="356603DA" w:rsidP="1C1B8BFC">
            <w:pPr>
              <w:spacing w:line="259" w:lineRule="auto"/>
              <w:rPr>
                <w:b/>
                <w:bCs/>
              </w:rPr>
            </w:pPr>
            <w:r w:rsidRPr="1C1B8BFC">
              <w:rPr>
                <w:b/>
                <w:bCs/>
              </w:rPr>
              <w:t>Org.nr.</w:t>
            </w:r>
          </w:p>
        </w:tc>
      </w:tr>
      <w:tr w:rsidR="1C1B8BFC" w14:paraId="2FC4D162" w14:textId="77777777" w:rsidTr="1C1B8BFC">
        <w:trPr>
          <w:trHeight w:val="300"/>
        </w:trPr>
        <w:tc>
          <w:tcPr>
            <w:tcW w:w="5550" w:type="dxa"/>
          </w:tcPr>
          <w:p w14:paraId="6EE285D7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3920" w:type="dxa"/>
          </w:tcPr>
          <w:p w14:paraId="3C3FA0A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  <w:tr w:rsidR="1C1B8BFC" w14:paraId="19FD9C0F" w14:textId="77777777" w:rsidTr="1C1B8BFC">
        <w:trPr>
          <w:trHeight w:val="300"/>
        </w:trPr>
        <w:tc>
          <w:tcPr>
            <w:tcW w:w="5550" w:type="dxa"/>
          </w:tcPr>
          <w:p w14:paraId="4F01C00C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  <w:tc>
          <w:tcPr>
            <w:tcW w:w="3920" w:type="dxa"/>
          </w:tcPr>
          <w:p w14:paraId="69F13595" w14:textId="267A1514" w:rsidR="1C1B8BFC" w:rsidRDefault="1C1B8BFC" w:rsidP="1C1B8BFC">
            <w:pPr>
              <w:pStyle w:val="Listeavsnitt"/>
              <w:rPr>
                <w:sz w:val="28"/>
                <w:szCs w:val="28"/>
              </w:rPr>
            </w:pPr>
          </w:p>
        </w:tc>
      </w:tr>
    </w:tbl>
    <w:p w14:paraId="589EFB49" w14:textId="444F465F" w:rsidR="1C1B8BFC" w:rsidRDefault="00941369" w:rsidP="1C1B8BFC">
      <w:pPr>
        <w:pStyle w:val="Listeavsnitt"/>
        <w:spacing w:line="259" w:lineRule="auto"/>
        <w:ind w:left="360"/>
        <w:rPr>
          <w:sz w:val="28"/>
          <w:szCs w:val="28"/>
        </w:rPr>
      </w:pPr>
      <w:r>
        <w:rPr>
          <w:sz w:val="28"/>
          <w:szCs w:val="28"/>
        </w:rPr>
        <w:br/>
      </w:r>
    </w:p>
    <w:p w14:paraId="2A78EDA1" w14:textId="77777777" w:rsidR="00AE47F6" w:rsidRPr="006A693B" w:rsidRDefault="00AE47F6" w:rsidP="00AE47F6">
      <w:pPr>
        <w:pStyle w:val="Listeavsnitt"/>
        <w:numPr>
          <w:ilvl w:val="0"/>
          <w:numId w:val="11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7C40F368" w14:textId="77777777" w:rsidR="00AE47F6" w:rsidRDefault="00AE47F6" w:rsidP="00AE47F6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2C6C647" w14:textId="77777777" w:rsidR="00AE47F6" w:rsidRPr="006A693B" w:rsidRDefault="00AE47F6" w:rsidP="00AE47F6">
      <w:pPr>
        <w:pStyle w:val="Listeavsnitt"/>
        <w:ind w:left="360"/>
      </w:pPr>
      <w:r w:rsidRPr="006A693B">
        <w:t>SETT ETT KRYSS:</w:t>
      </w:r>
    </w:p>
    <w:p w14:paraId="7EB18867" w14:textId="77777777" w:rsidR="00AE47F6" w:rsidRPr="006A693B" w:rsidRDefault="00AE47F6" w:rsidP="00AE47F6">
      <w:pPr>
        <w:pStyle w:val="Listeavsnitt"/>
        <w:ind w:left="360"/>
      </w:pPr>
    </w:p>
    <w:p w14:paraId="7BCAC5DC" w14:textId="77777777" w:rsidR="00AE47F6" w:rsidRPr="00CA69CA" w:rsidRDefault="00AE47F6" w:rsidP="00AE47F6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CA69CA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2D157F3C" w14:textId="77777777" w:rsidR="00AE47F6" w:rsidRPr="00CA69CA" w:rsidRDefault="00AE47F6" w:rsidP="00AE47F6">
      <w:pPr>
        <w:pStyle w:val="Listeavsnitt"/>
        <w:ind w:left="36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="Segoe UI Symbol" w:eastAsia="MS Gothic" w:hAnsi="Segoe UI Symbol" w:cs="Segoe UI Symbol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A69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A69CA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Pr="00CA69CA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CA69CA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2CBEF372" w14:textId="77777777" w:rsidR="00AE47F6" w:rsidRPr="006A693B" w:rsidRDefault="00AE47F6" w:rsidP="00AE47F6">
      <w:pPr>
        <w:pStyle w:val="Listeavsnitt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AE47F6" w:rsidRPr="006A693B" w14:paraId="70A5BF59" w14:textId="77777777" w:rsidTr="00D80A27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8E1D4E" w14:textId="77777777" w:rsidR="00AE47F6" w:rsidRPr="006A693B" w:rsidRDefault="00AE47F6" w:rsidP="00D80A27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06F85A" w14:textId="77777777" w:rsidR="00AE47F6" w:rsidRPr="006A693B" w:rsidRDefault="00AE47F6" w:rsidP="00D80A27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726551" w14:textId="77777777" w:rsidR="00AE47F6" w:rsidRPr="006A693B" w:rsidRDefault="00AE47F6" w:rsidP="00D80A27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AE47F6" w:rsidRPr="006A693B" w14:paraId="4F019420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AE4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37D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F0E7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AE47F6" w:rsidRPr="006A693B" w14:paraId="0BD0E768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7109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1ED7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FD44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AE47F6" w:rsidRPr="006A693B" w14:paraId="64FFC666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21E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1BA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D477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AE47F6" w:rsidRPr="006A693B" w14:paraId="42C71BCC" w14:textId="77777777" w:rsidTr="00D80A2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9EB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7AC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928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AE47F6" w:rsidRPr="006A693B" w14:paraId="7281A679" w14:textId="77777777" w:rsidTr="00D80A2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55C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DBF8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B8A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AE47F6" w:rsidRPr="006A693B" w14:paraId="426F98E4" w14:textId="77777777" w:rsidTr="00D80A2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E35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A02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0DB" w14:textId="77777777" w:rsidR="00AE47F6" w:rsidRPr="006A693B" w:rsidRDefault="00AE47F6" w:rsidP="00D80A2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E4939AB" w14:textId="77777777" w:rsidR="00AE47F6" w:rsidRPr="006A693B" w:rsidRDefault="00AE47F6" w:rsidP="00AE47F6">
      <w:pPr>
        <w:pStyle w:val="Listeavsnitt"/>
        <w:ind w:left="360"/>
      </w:pPr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p w14:paraId="69399F6A" w14:textId="77777777" w:rsidR="00AE47F6" w:rsidRDefault="00AE47F6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04D0AB74" w14:textId="77777777" w:rsidR="00AE47F6" w:rsidRDefault="00AE47F6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55FDB1D0" w14:textId="77777777" w:rsidR="00AE47F6" w:rsidRDefault="00AE47F6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30DFB92" w14:textId="77777777" w:rsidR="00AE47F6" w:rsidRDefault="00AE47F6" w:rsidP="1C1B8BFC">
      <w:pPr>
        <w:pStyle w:val="Listeavsnitt"/>
        <w:spacing w:line="259" w:lineRule="auto"/>
        <w:ind w:left="360"/>
        <w:rPr>
          <w:sz w:val="28"/>
          <w:szCs w:val="28"/>
        </w:rPr>
      </w:pPr>
    </w:p>
    <w:p w14:paraId="60AC808C" w14:textId="04FD152D" w:rsidR="0007381F" w:rsidRDefault="007F6B68" w:rsidP="007F6B68">
      <w:pPr>
        <w:pStyle w:val="Listeavsnitt"/>
        <w:numPr>
          <w:ilvl w:val="0"/>
          <w:numId w:val="11"/>
        </w:numPr>
        <w:spacing w:line="259" w:lineRule="auto"/>
        <w:rPr>
          <w:sz w:val="28"/>
          <w:szCs w:val="28"/>
        </w:rPr>
      </w:pPr>
      <w:r>
        <w:rPr>
          <w:sz w:val="28"/>
          <w:szCs w:val="28"/>
        </w:rPr>
        <w:t>Signatur</w:t>
      </w:r>
    </w:p>
    <w:p w14:paraId="68EAB846" w14:textId="77EA59FF" w:rsidR="00BD2578" w:rsidRPr="007F6B68" w:rsidRDefault="00D80A07" w:rsidP="00BD2578">
      <w:pPr>
        <w:pStyle w:val="Listeavsnitt"/>
        <w:spacing w:line="259" w:lineRule="auto"/>
        <w:ind w:left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/>
      </w:r>
      <w:r w:rsidR="00BD2578" w:rsidRPr="007F6B68">
        <w:rPr>
          <w:rFonts w:asciiTheme="majorHAnsi" w:hAnsiTheme="majorHAnsi" w:cstheme="majorHAnsi"/>
          <w:sz w:val="22"/>
          <w:szCs w:val="22"/>
        </w:rPr>
        <w:t>Vi inngir med dette tilbud i ovennevnte konkurranse og bekrefter at vi vedstår oss tilbudet til utløpet av vedståelsesfristen oppgitt i konkurransegrunnlaget.</w:t>
      </w:r>
    </w:p>
    <w:p w14:paraId="3E7CFB93" w14:textId="77777777" w:rsidR="00BD2578" w:rsidRDefault="00BD2578" w:rsidP="00BD2578">
      <w:pPr>
        <w:pStyle w:val="Listeavsnitt"/>
        <w:spacing w:line="259" w:lineRule="auto"/>
        <w:ind w:left="0"/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BD2578" w14:paraId="319E00FA" w14:textId="77777777" w:rsidTr="00342A68">
        <w:tc>
          <w:tcPr>
            <w:tcW w:w="3964" w:type="dxa"/>
          </w:tcPr>
          <w:p w14:paraId="589C1248" w14:textId="52994ED1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FC093E">
              <w:rPr>
                <w:rFonts w:asciiTheme="majorHAnsi" w:hAnsiTheme="majorHAnsi" w:cstheme="majorHAnsi"/>
                <w:sz w:val="22"/>
                <w:szCs w:val="22"/>
              </w:rPr>
              <w:t>Sted/ dato</w:t>
            </w:r>
            <w:r w:rsidR="00FC093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767640B9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3C3C722" w14:textId="77777777" w:rsidTr="00342A68">
        <w:tc>
          <w:tcPr>
            <w:tcW w:w="3964" w:type="dxa"/>
          </w:tcPr>
          <w:p w14:paraId="159855C2" w14:textId="2C794720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Navn: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1" w:type="dxa"/>
          </w:tcPr>
          <w:p w14:paraId="101EAC47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2DA2831A" w14:textId="77777777" w:rsidTr="00342A68">
        <w:tc>
          <w:tcPr>
            <w:tcW w:w="3964" w:type="dxa"/>
          </w:tcPr>
          <w:p w14:paraId="08BB24B1" w14:textId="2D7C0B29" w:rsidR="00BD2578" w:rsidRDefault="00FC093E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Tittel:</w:t>
            </w:r>
          </w:p>
        </w:tc>
        <w:tc>
          <w:tcPr>
            <w:tcW w:w="5381" w:type="dxa"/>
          </w:tcPr>
          <w:p w14:paraId="0E7B5CC4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  <w:tr w:rsidR="00BD2578" w14:paraId="015220F7" w14:textId="77777777" w:rsidTr="00342A68">
        <w:tc>
          <w:tcPr>
            <w:tcW w:w="3964" w:type="dxa"/>
          </w:tcPr>
          <w:p w14:paraId="6F8BA1EC" w14:textId="29D1FD2C" w:rsidR="00BD2578" w:rsidRPr="007F6B68" w:rsidRDefault="00FC093E" w:rsidP="00BD2578">
            <w:pPr>
              <w:pStyle w:val="Listeavsnitt"/>
              <w:spacing w:line="259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7F6B68">
              <w:rPr>
                <w:rFonts w:asciiTheme="majorHAnsi" w:hAnsiTheme="majorHAnsi" w:cstheme="majorHAnsi"/>
                <w:sz w:val="22"/>
                <w:szCs w:val="22"/>
              </w:rPr>
              <w:t>Signatur</w:t>
            </w:r>
            <w:r w:rsidR="00CA24C2" w:rsidRPr="007F6B6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E8C4341" w14:textId="0A73B960" w:rsidR="00CA24C2" w:rsidRPr="00D80A07" w:rsidRDefault="00CA24C2" w:rsidP="00BD2578">
            <w:pPr>
              <w:pStyle w:val="Listeavsnitt"/>
              <w:spacing w:line="259" w:lineRule="auto"/>
              <w:ind w:left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381" w:type="dxa"/>
          </w:tcPr>
          <w:p w14:paraId="75FCE10A" w14:textId="77777777" w:rsidR="00BD2578" w:rsidRDefault="00BD2578" w:rsidP="00BD2578">
            <w:pPr>
              <w:pStyle w:val="Listeavsnitt"/>
              <w:spacing w:line="259" w:lineRule="auto"/>
              <w:ind w:left="0"/>
              <w:rPr>
                <w:sz w:val="28"/>
                <w:szCs w:val="28"/>
              </w:rPr>
            </w:pPr>
          </w:p>
        </w:tc>
      </w:tr>
    </w:tbl>
    <w:p w14:paraId="04F2927F" w14:textId="77777777" w:rsidR="00BD2578" w:rsidRDefault="00BD2578" w:rsidP="0007381F">
      <w:pPr>
        <w:pStyle w:val="Listeavsnitt"/>
        <w:spacing w:line="259" w:lineRule="auto"/>
        <w:ind w:left="0"/>
        <w:rPr>
          <w:sz w:val="28"/>
          <w:szCs w:val="28"/>
        </w:rPr>
      </w:pPr>
    </w:p>
    <w:sectPr w:rsidR="00BD2578" w:rsidSect="00443BB5">
      <w:headerReference w:type="default" r:id="rId11"/>
      <w:footerReference w:type="default" r:id="rId12"/>
      <w:footerReference w:type="first" r:id="rId13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E4B1" w14:textId="77777777" w:rsidR="00A75498" w:rsidRDefault="00A75498">
      <w:r>
        <w:separator/>
      </w:r>
    </w:p>
  </w:endnote>
  <w:endnote w:type="continuationSeparator" w:id="0">
    <w:p w14:paraId="2F571892" w14:textId="77777777" w:rsidR="00A75498" w:rsidRDefault="00A7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8223759"/>
      <w:docPartObj>
        <w:docPartGallery w:val="Page Numbers (Bottom of Page)"/>
        <w:docPartUnique/>
      </w:docPartObj>
    </w:sdtPr>
    <w:sdtEndPr/>
    <w:sdtContent>
      <w:p w14:paraId="0D9B293D" w14:textId="6E953809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5CC269" w14:textId="77777777" w:rsidR="00B637E5" w:rsidRDefault="00B637E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507258"/>
      <w:docPartObj>
        <w:docPartGallery w:val="Page Numbers (Bottom of Page)"/>
        <w:docPartUnique/>
      </w:docPartObj>
    </w:sdtPr>
    <w:sdtEndPr/>
    <w:sdtContent>
      <w:p w14:paraId="1A4E3E0B" w14:textId="4529ABB8" w:rsidR="00B637E5" w:rsidRDefault="00B637E5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FA21E3" w14:textId="77777777" w:rsidR="00B66668" w:rsidRDefault="00B666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ADA8" w14:textId="77777777" w:rsidR="00A75498" w:rsidRDefault="00A75498">
      <w:r>
        <w:separator/>
      </w:r>
    </w:p>
  </w:footnote>
  <w:footnote w:type="continuationSeparator" w:id="0">
    <w:p w14:paraId="4C36B19A" w14:textId="77777777" w:rsidR="00A75498" w:rsidRDefault="00A75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F941809" w:rsidR="006D250D" w:rsidRDefault="003C6BFC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F6AF9F2" wp14:editId="4EC5E4C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5865" cy="273050"/>
              <wp:effectExtent l="0" t="0" r="0" b="12700"/>
              <wp:wrapNone/>
              <wp:docPr id="1" name="MSIPCM6ef545b89e28035f5e2f5a5b" descr="{&quot;HashCode&quot;:-1095433571,&quot;Height&quot;:841.0,&quot;Width&quot;:594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586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BB4C" w14:textId="74711B24" w:rsidR="003C6BFC" w:rsidRPr="003C6BFC" w:rsidRDefault="003C6BFC" w:rsidP="003C6BFC">
                          <w:pPr>
                            <w:spacing w:before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AF9F2" id="_x0000_t202" coordsize="21600,21600" o:spt="202" path="m,l,21600r21600,l21600,xe">
              <v:stroke joinstyle="miter"/>
              <v:path gradientshapeok="t" o:connecttype="rect"/>
            </v:shapetype>
            <v:shape id="MSIPCM6ef545b89e28035f5e2f5a5b" o:spid="_x0000_s1026" type="#_x0000_t202" alt="{&quot;HashCode&quot;:-1095433571,&quot;Height&quot;:841.0,&quot;Width&quot;:594.0,&quot;Placement&quot;:&quot;Header&quot;,&quot;Index&quot;:&quot;Primary&quot;,&quot;Section&quot;:1,&quot;Top&quot;:0.0,&quot;Left&quot;:0.0}" style="position:absolute;left:0;text-align:left;margin-left:0;margin-top:15pt;width:594.9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" o:allowincell="f" filled="f" stroked="f" strokeweight=".5pt">
              <v:textbox inset=",0,20pt,0">
                <w:txbxContent>
                  <w:p w14:paraId="100BBB4C" w14:textId="74711B24" w:rsidR="003C6BFC" w:rsidRPr="003C6BFC" w:rsidRDefault="003C6BFC" w:rsidP="003C6BFC">
                    <w:pPr>
                      <w:spacing w:before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250D"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0BA667" id="Tekstboks 11" o:spid="_x0000_s1027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95B3F64"/>
    <w:multiLevelType w:val="hybridMultilevel"/>
    <w:tmpl w:val="26E4809A"/>
    <w:lvl w:ilvl="0" w:tplc="38907E36">
      <w:start w:val="1"/>
      <w:numFmt w:val="decimal"/>
      <w:lvlText w:val="%1."/>
      <w:lvlJc w:val="left"/>
      <w:pPr>
        <w:ind w:left="360" w:hanging="360"/>
      </w:pPr>
    </w:lvl>
    <w:lvl w:ilvl="1" w:tplc="7CAA168A">
      <w:start w:val="1"/>
      <w:numFmt w:val="lowerLetter"/>
      <w:lvlText w:val="%2."/>
      <w:lvlJc w:val="left"/>
      <w:pPr>
        <w:ind w:left="1080" w:hanging="360"/>
      </w:pPr>
    </w:lvl>
    <w:lvl w:ilvl="2" w:tplc="1DE8BE48">
      <w:start w:val="1"/>
      <w:numFmt w:val="lowerRoman"/>
      <w:lvlText w:val="%3."/>
      <w:lvlJc w:val="right"/>
      <w:pPr>
        <w:ind w:left="1800" w:hanging="180"/>
      </w:pPr>
    </w:lvl>
    <w:lvl w:ilvl="3" w:tplc="708E6C6E">
      <w:start w:val="1"/>
      <w:numFmt w:val="decimal"/>
      <w:lvlText w:val="%4."/>
      <w:lvlJc w:val="left"/>
      <w:pPr>
        <w:ind w:left="2520" w:hanging="360"/>
      </w:pPr>
    </w:lvl>
    <w:lvl w:ilvl="4" w:tplc="527E0904">
      <w:start w:val="1"/>
      <w:numFmt w:val="lowerLetter"/>
      <w:lvlText w:val="%5."/>
      <w:lvlJc w:val="left"/>
      <w:pPr>
        <w:ind w:left="3240" w:hanging="360"/>
      </w:pPr>
    </w:lvl>
    <w:lvl w:ilvl="5" w:tplc="52E445B4">
      <w:start w:val="1"/>
      <w:numFmt w:val="lowerRoman"/>
      <w:lvlText w:val="%6."/>
      <w:lvlJc w:val="right"/>
      <w:pPr>
        <w:ind w:left="3960" w:hanging="180"/>
      </w:pPr>
    </w:lvl>
    <w:lvl w:ilvl="6" w:tplc="7D640572">
      <w:start w:val="1"/>
      <w:numFmt w:val="decimal"/>
      <w:lvlText w:val="%7."/>
      <w:lvlJc w:val="left"/>
      <w:pPr>
        <w:ind w:left="4680" w:hanging="360"/>
      </w:pPr>
    </w:lvl>
    <w:lvl w:ilvl="7" w:tplc="36F02284">
      <w:start w:val="1"/>
      <w:numFmt w:val="lowerLetter"/>
      <w:lvlText w:val="%8."/>
      <w:lvlJc w:val="left"/>
      <w:pPr>
        <w:ind w:left="5400" w:hanging="360"/>
      </w:pPr>
    </w:lvl>
    <w:lvl w:ilvl="8" w:tplc="71B6D6EA">
      <w:start w:val="1"/>
      <w:numFmt w:val="lowerRoman"/>
      <w:lvlText w:val="%9."/>
      <w:lvlJc w:val="right"/>
      <w:pPr>
        <w:ind w:left="6120" w:hanging="180"/>
      </w:pPr>
    </w:lvl>
  </w:abstractNum>
  <w:num w:numId="1" w16cid:durableId="827667591">
    <w:abstractNumId w:val="9"/>
  </w:num>
  <w:num w:numId="2" w16cid:durableId="157383729">
    <w:abstractNumId w:val="4"/>
  </w:num>
  <w:num w:numId="3" w16cid:durableId="1706368053">
    <w:abstractNumId w:val="6"/>
  </w:num>
  <w:num w:numId="4" w16cid:durableId="151261698">
    <w:abstractNumId w:val="5"/>
  </w:num>
  <w:num w:numId="5" w16cid:durableId="540171548">
    <w:abstractNumId w:val="0"/>
  </w:num>
  <w:num w:numId="6" w16cid:durableId="806432610">
    <w:abstractNumId w:val="7"/>
  </w:num>
  <w:num w:numId="7" w16cid:durableId="1942836164">
    <w:abstractNumId w:val="8"/>
  </w:num>
  <w:num w:numId="8" w16cid:durableId="1473787322">
    <w:abstractNumId w:val="1"/>
  </w:num>
  <w:num w:numId="9" w16cid:durableId="1940018993">
    <w:abstractNumId w:val="1"/>
  </w:num>
  <w:num w:numId="10" w16cid:durableId="1893810460">
    <w:abstractNumId w:val="3"/>
  </w:num>
  <w:num w:numId="11" w16cid:durableId="653528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3706"/>
    <w:rsid w:val="00025399"/>
    <w:rsid w:val="00030426"/>
    <w:rsid w:val="00031A3A"/>
    <w:rsid w:val="00035418"/>
    <w:rsid w:val="00043F3B"/>
    <w:rsid w:val="0004434C"/>
    <w:rsid w:val="00046FBF"/>
    <w:rsid w:val="0007381F"/>
    <w:rsid w:val="00074163"/>
    <w:rsid w:val="000842CC"/>
    <w:rsid w:val="000968F4"/>
    <w:rsid w:val="000A22E1"/>
    <w:rsid w:val="000B2196"/>
    <w:rsid w:val="000B27A1"/>
    <w:rsid w:val="000B2D2D"/>
    <w:rsid w:val="000C6A45"/>
    <w:rsid w:val="000C6B79"/>
    <w:rsid w:val="000D55BA"/>
    <w:rsid w:val="000E01C1"/>
    <w:rsid w:val="000E4D93"/>
    <w:rsid w:val="000E5EA4"/>
    <w:rsid w:val="0010211D"/>
    <w:rsid w:val="001137C0"/>
    <w:rsid w:val="00114A63"/>
    <w:rsid w:val="00137EB1"/>
    <w:rsid w:val="00140387"/>
    <w:rsid w:val="0014399F"/>
    <w:rsid w:val="00147A5F"/>
    <w:rsid w:val="00150433"/>
    <w:rsid w:val="0015404D"/>
    <w:rsid w:val="00155799"/>
    <w:rsid w:val="00180AF0"/>
    <w:rsid w:val="00180BD7"/>
    <w:rsid w:val="001835B6"/>
    <w:rsid w:val="001A39A2"/>
    <w:rsid w:val="001C39D2"/>
    <w:rsid w:val="001C416B"/>
    <w:rsid w:val="001C45FA"/>
    <w:rsid w:val="001D3AD7"/>
    <w:rsid w:val="001E13B7"/>
    <w:rsid w:val="001E5137"/>
    <w:rsid w:val="00207E7D"/>
    <w:rsid w:val="00215C90"/>
    <w:rsid w:val="00216075"/>
    <w:rsid w:val="00217070"/>
    <w:rsid w:val="0023422D"/>
    <w:rsid w:val="002562AD"/>
    <w:rsid w:val="0026541B"/>
    <w:rsid w:val="002668A4"/>
    <w:rsid w:val="00274365"/>
    <w:rsid w:val="00282996"/>
    <w:rsid w:val="00295AD1"/>
    <w:rsid w:val="002A4BD6"/>
    <w:rsid w:val="002A57D3"/>
    <w:rsid w:val="002A7970"/>
    <w:rsid w:val="002B252E"/>
    <w:rsid w:val="002C57DB"/>
    <w:rsid w:val="002D4D04"/>
    <w:rsid w:val="002D6E62"/>
    <w:rsid w:val="002E6EFD"/>
    <w:rsid w:val="002F6153"/>
    <w:rsid w:val="0030160D"/>
    <w:rsid w:val="0030784C"/>
    <w:rsid w:val="003132D9"/>
    <w:rsid w:val="00333D3D"/>
    <w:rsid w:val="00342A68"/>
    <w:rsid w:val="003463F5"/>
    <w:rsid w:val="00366991"/>
    <w:rsid w:val="00384656"/>
    <w:rsid w:val="00391CB3"/>
    <w:rsid w:val="003B2510"/>
    <w:rsid w:val="003B287F"/>
    <w:rsid w:val="003B43C5"/>
    <w:rsid w:val="003C0369"/>
    <w:rsid w:val="003C6BFC"/>
    <w:rsid w:val="003C7915"/>
    <w:rsid w:val="00413CB7"/>
    <w:rsid w:val="00420FAC"/>
    <w:rsid w:val="00422652"/>
    <w:rsid w:val="00424293"/>
    <w:rsid w:val="00431A70"/>
    <w:rsid w:val="00443BB5"/>
    <w:rsid w:val="004608B9"/>
    <w:rsid w:val="00471E1E"/>
    <w:rsid w:val="004720FC"/>
    <w:rsid w:val="004729A5"/>
    <w:rsid w:val="00474360"/>
    <w:rsid w:val="004B579C"/>
    <w:rsid w:val="004C0B7C"/>
    <w:rsid w:val="004D1402"/>
    <w:rsid w:val="004D6B3C"/>
    <w:rsid w:val="004D7A5A"/>
    <w:rsid w:val="004E5DF8"/>
    <w:rsid w:val="004F027B"/>
    <w:rsid w:val="004F6869"/>
    <w:rsid w:val="00501667"/>
    <w:rsid w:val="00547E60"/>
    <w:rsid w:val="0055034D"/>
    <w:rsid w:val="00554DCD"/>
    <w:rsid w:val="005A54F6"/>
    <w:rsid w:val="005B7B9E"/>
    <w:rsid w:val="005B7D54"/>
    <w:rsid w:val="005C6F73"/>
    <w:rsid w:val="005D4895"/>
    <w:rsid w:val="005D6A5F"/>
    <w:rsid w:val="00603083"/>
    <w:rsid w:val="006033EE"/>
    <w:rsid w:val="00603782"/>
    <w:rsid w:val="00611757"/>
    <w:rsid w:val="00617E78"/>
    <w:rsid w:val="00627BA8"/>
    <w:rsid w:val="00631B0F"/>
    <w:rsid w:val="00637182"/>
    <w:rsid w:val="00640D73"/>
    <w:rsid w:val="00652DBA"/>
    <w:rsid w:val="006600E2"/>
    <w:rsid w:val="00661E89"/>
    <w:rsid w:val="00690930"/>
    <w:rsid w:val="00693D74"/>
    <w:rsid w:val="006A2E6B"/>
    <w:rsid w:val="006B7263"/>
    <w:rsid w:val="006C5AC5"/>
    <w:rsid w:val="006D250D"/>
    <w:rsid w:val="006D252B"/>
    <w:rsid w:val="006D34FF"/>
    <w:rsid w:val="006D3C90"/>
    <w:rsid w:val="006D5F23"/>
    <w:rsid w:val="006E374B"/>
    <w:rsid w:val="006E41C5"/>
    <w:rsid w:val="006F292D"/>
    <w:rsid w:val="006F4E6C"/>
    <w:rsid w:val="00735986"/>
    <w:rsid w:val="007477B9"/>
    <w:rsid w:val="00766191"/>
    <w:rsid w:val="007674E2"/>
    <w:rsid w:val="00770C16"/>
    <w:rsid w:val="00772F46"/>
    <w:rsid w:val="007765DB"/>
    <w:rsid w:val="00784997"/>
    <w:rsid w:val="00794BAE"/>
    <w:rsid w:val="007B00A7"/>
    <w:rsid w:val="007B6017"/>
    <w:rsid w:val="007C038E"/>
    <w:rsid w:val="007C15D1"/>
    <w:rsid w:val="007C1844"/>
    <w:rsid w:val="007C5E28"/>
    <w:rsid w:val="007D3B5A"/>
    <w:rsid w:val="007E0667"/>
    <w:rsid w:val="007F6B68"/>
    <w:rsid w:val="007F7BFC"/>
    <w:rsid w:val="00802496"/>
    <w:rsid w:val="0082448C"/>
    <w:rsid w:val="0083071E"/>
    <w:rsid w:val="0083208A"/>
    <w:rsid w:val="00834ACE"/>
    <w:rsid w:val="00847463"/>
    <w:rsid w:val="00851794"/>
    <w:rsid w:val="008522BA"/>
    <w:rsid w:val="00852F40"/>
    <w:rsid w:val="00854BCC"/>
    <w:rsid w:val="00861065"/>
    <w:rsid w:val="00867B3E"/>
    <w:rsid w:val="00870B5E"/>
    <w:rsid w:val="00872840"/>
    <w:rsid w:val="00873FDF"/>
    <w:rsid w:val="00874882"/>
    <w:rsid w:val="008752B0"/>
    <w:rsid w:val="00891FB2"/>
    <w:rsid w:val="008958BC"/>
    <w:rsid w:val="00897765"/>
    <w:rsid w:val="008A28E0"/>
    <w:rsid w:val="008A4330"/>
    <w:rsid w:val="008B062F"/>
    <w:rsid w:val="008B1088"/>
    <w:rsid w:val="008B5A55"/>
    <w:rsid w:val="008C2587"/>
    <w:rsid w:val="008C6E41"/>
    <w:rsid w:val="008E79B3"/>
    <w:rsid w:val="008F5D03"/>
    <w:rsid w:val="0091644E"/>
    <w:rsid w:val="00917F30"/>
    <w:rsid w:val="009213C9"/>
    <w:rsid w:val="00923DD6"/>
    <w:rsid w:val="00924BBB"/>
    <w:rsid w:val="00934EBD"/>
    <w:rsid w:val="00940D39"/>
    <w:rsid w:val="00940E98"/>
    <w:rsid w:val="00941369"/>
    <w:rsid w:val="00954D20"/>
    <w:rsid w:val="00955BD5"/>
    <w:rsid w:val="00972C13"/>
    <w:rsid w:val="00976DED"/>
    <w:rsid w:val="00977CD0"/>
    <w:rsid w:val="00985921"/>
    <w:rsid w:val="00990101"/>
    <w:rsid w:val="009A53C0"/>
    <w:rsid w:val="009A78FA"/>
    <w:rsid w:val="009C163C"/>
    <w:rsid w:val="009C5336"/>
    <w:rsid w:val="009E65C8"/>
    <w:rsid w:val="009F3863"/>
    <w:rsid w:val="00A00A17"/>
    <w:rsid w:val="00A01F4C"/>
    <w:rsid w:val="00A05FE3"/>
    <w:rsid w:val="00A158C5"/>
    <w:rsid w:val="00A24E67"/>
    <w:rsid w:val="00A25535"/>
    <w:rsid w:val="00A26389"/>
    <w:rsid w:val="00A27A70"/>
    <w:rsid w:val="00A320CB"/>
    <w:rsid w:val="00A40010"/>
    <w:rsid w:val="00A536AC"/>
    <w:rsid w:val="00A54B88"/>
    <w:rsid w:val="00A57EF5"/>
    <w:rsid w:val="00A75498"/>
    <w:rsid w:val="00A818E8"/>
    <w:rsid w:val="00A87F91"/>
    <w:rsid w:val="00A90AF4"/>
    <w:rsid w:val="00AC1E41"/>
    <w:rsid w:val="00AC42B1"/>
    <w:rsid w:val="00AE47F6"/>
    <w:rsid w:val="00AE4E7E"/>
    <w:rsid w:val="00AF1FE4"/>
    <w:rsid w:val="00B02EEB"/>
    <w:rsid w:val="00B105CD"/>
    <w:rsid w:val="00B25EA7"/>
    <w:rsid w:val="00B4478A"/>
    <w:rsid w:val="00B50A31"/>
    <w:rsid w:val="00B576E0"/>
    <w:rsid w:val="00B637E5"/>
    <w:rsid w:val="00B66668"/>
    <w:rsid w:val="00B77BB2"/>
    <w:rsid w:val="00B81F8E"/>
    <w:rsid w:val="00B82508"/>
    <w:rsid w:val="00BA1839"/>
    <w:rsid w:val="00BB1506"/>
    <w:rsid w:val="00BB509B"/>
    <w:rsid w:val="00BC5EB9"/>
    <w:rsid w:val="00BD2578"/>
    <w:rsid w:val="00BD3F26"/>
    <w:rsid w:val="00BE3EE1"/>
    <w:rsid w:val="00BF30A3"/>
    <w:rsid w:val="00C01D48"/>
    <w:rsid w:val="00C02F75"/>
    <w:rsid w:val="00C13E5F"/>
    <w:rsid w:val="00C3613C"/>
    <w:rsid w:val="00C5291A"/>
    <w:rsid w:val="00C54EC8"/>
    <w:rsid w:val="00C64384"/>
    <w:rsid w:val="00C66F2D"/>
    <w:rsid w:val="00C746F1"/>
    <w:rsid w:val="00C768CF"/>
    <w:rsid w:val="00C86CCD"/>
    <w:rsid w:val="00C87948"/>
    <w:rsid w:val="00C92404"/>
    <w:rsid w:val="00CA24C2"/>
    <w:rsid w:val="00CA69CA"/>
    <w:rsid w:val="00CD7B31"/>
    <w:rsid w:val="00CE2024"/>
    <w:rsid w:val="00CF0CD3"/>
    <w:rsid w:val="00CF3B4B"/>
    <w:rsid w:val="00CF60AD"/>
    <w:rsid w:val="00D04625"/>
    <w:rsid w:val="00D36316"/>
    <w:rsid w:val="00D47184"/>
    <w:rsid w:val="00D47711"/>
    <w:rsid w:val="00D5535F"/>
    <w:rsid w:val="00D6697D"/>
    <w:rsid w:val="00D67062"/>
    <w:rsid w:val="00D72C0E"/>
    <w:rsid w:val="00D80A07"/>
    <w:rsid w:val="00D80A3D"/>
    <w:rsid w:val="00D911DA"/>
    <w:rsid w:val="00D938AF"/>
    <w:rsid w:val="00D942A4"/>
    <w:rsid w:val="00D96F73"/>
    <w:rsid w:val="00DC33AD"/>
    <w:rsid w:val="00DC57BB"/>
    <w:rsid w:val="00DD4524"/>
    <w:rsid w:val="00DF39C8"/>
    <w:rsid w:val="00DF52FF"/>
    <w:rsid w:val="00E209B4"/>
    <w:rsid w:val="00E23C51"/>
    <w:rsid w:val="00E300ED"/>
    <w:rsid w:val="00E308EB"/>
    <w:rsid w:val="00E36D78"/>
    <w:rsid w:val="00E518A7"/>
    <w:rsid w:val="00E539BF"/>
    <w:rsid w:val="00E57DA3"/>
    <w:rsid w:val="00E60066"/>
    <w:rsid w:val="00E66CA2"/>
    <w:rsid w:val="00E742CA"/>
    <w:rsid w:val="00E767A4"/>
    <w:rsid w:val="00E802D1"/>
    <w:rsid w:val="00E95FEE"/>
    <w:rsid w:val="00EA48AE"/>
    <w:rsid w:val="00ED070A"/>
    <w:rsid w:val="00ED7033"/>
    <w:rsid w:val="00EE4B2F"/>
    <w:rsid w:val="00F13587"/>
    <w:rsid w:val="00F166EF"/>
    <w:rsid w:val="00F37DDB"/>
    <w:rsid w:val="00F43290"/>
    <w:rsid w:val="00F45270"/>
    <w:rsid w:val="00F52FC6"/>
    <w:rsid w:val="00F54762"/>
    <w:rsid w:val="00F64DF7"/>
    <w:rsid w:val="00F77008"/>
    <w:rsid w:val="00F80DE3"/>
    <w:rsid w:val="00F8546C"/>
    <w:rsid w:val="00FB35CF"/>
    <w:rsid w:val="00FB6591"/>
    <w:rsid w:val="00FC093E"/>
    <w:rsid w:val="00FC3BCF"/>
    <w:rsid w:val="00FC597E"/>
    <w:rsid w:val="03326013"/>
    <w:rsid w:val="08AFC50A"/>
    <w:rsid w:val="09193517"/>
    <w:rsid w:val="0B8842F5"/>
    <w:rsid w:val="0FEB5567"/>
    <w:rsid w:val="125F70D9"/>
    <w:rsid w:val="1C1B8BFC"/>
    <w:rsid w:val="2625BDC8"/>
    <w:rsid w:val="2A6355F8"/>
    <w:rsid w:val="2CDBF8FB"/>
    <w:rsid w:val="2FBA07E8"/>
    <w:rsid w:val="330AFF67"/>
    <w:rsid w:val="356603DA"/>
    <w:rsid w:val="3634C2B0"/>
    <w:rsid w:val="3A4E87A0"/>
    <w:rsid w:val="43691165"/>
    <w:rsid w:val="483F8654"/>
    <w:rsid w:val="49DB555A"/>
    <w:rsid w:val="4B5827A2"/>
    <w:rsid w:val="4D7C0B89"/>
    <w:rsid w:val="52FDC137"/>
    <w:rsid w:val="63B30F2B"/>
    <w:rsid w:val="64D8D3E4"/>
    <w:rsid w:val="659FD648"/>
    <w:rsid w:val="665ED55A"/>
    <w:rsid w:val="74F8AFCD"/>
    <w:rsid w:val="7B44AF19"/>
    <w:rsid w:val="7E9A923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A156C3E1-E537-4721-B88F-0706FF1A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8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8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8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8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8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aliases w:val="Standard"/>
    <w:basedOn w:val="Vanligtabell"/>
    <w:uiPriority w:val="3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34EB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34EB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34EBD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34EB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34EBD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9DCF500-2DC5-40C0-9EBD-A0DB8A43E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8528E-7B66-4398-A8BA-A5FB57BEF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3</TotalTime>
  <Pages>3</Pages>
  <Words>259</Words>
  <Characters>1375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Vedlegg 11 Tilbudsbrev.docx</dc:title>
  <dc:subject/>
  <dc:creator>Marit Heien Hukkelås</dc:creator>
  <cp:keywords/>
  <cp:lastModifiedBy>Svendsen, Kristin</cp:lastModifiedBy>
  <cp:revision>33</cp:revision>
  <cp:lastPrinted>2011-03-21T08:10:00Z</cp:lastPrinted>
  <dcterms:created xsi:type="dcterms:W3CDTF">2026-02-11T12:13:00Z</dcterms:created>
  <dcterms:modified xsi:type="dcterms:W3CDTF">2026-06-02T09:53:00Z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3;#02 Konkurransegrunnlag|7e204078-cc47-44d5-a235-a30eea727785</vt:lpwstr>
  </property>
  <property fmtid="{D5CDD505-2E9C-101B-9397-08002B2CF9AE}" pid="10" name="MSIP_Label_1a76b13f-fdbe-4546-866e-d2e954146504_Enabled">
    <vt:lpwstr>true</vt:lpwstr>
  </property>
  <property fmtid="{D5CDD505-2E9C-101B-9397-08002B2CF9AE}" pid="11" name="MSIP_Label_1a76b13f-fdbe-4546-866e-d2e954146504_SetDate">
    <vt:lpwstr>2021-09-07T12:38:15Z</vt:lpwstr>
  </property>
  <property fmtid="{D5CDD505-2E9C-101B-9397-08002B2CF9AE}" pid="12" name="MSIP_Label_1a76b13f-fdbe-4546-866e-d2e954146504_Method">
    <vt:lpwstr>Privileged</vt:lpwstr>
  </property>
  <property fmtid="{D5CDD505-2E9C-101B-9397-08002B2CF9AE}" pid="13" name="MSIP_Label_1a76b13f-fdbe-4546-866e-d2e954146504_Name">
    <vt:lpwstr>(U)  Intern</vt:lpwstr>
  </property>
  <property fmtid="{D5CDD505-2E9C-101B-9397-08002B2CF9AE}" pid="14" name="MSIP_Label_1a76b13f-fdbe-4546-866e-d2e954146504_SiteId">
    <vt:lpwstr>ea445713-00a8-495f-aafa-26062e969e4f</vt:lpwstr>
  </property>
  <property fmtid="{D5CDD505-2E9C-101B-9397-08002B2CF9AE}" pid="15" name="MSIP_Label_1a76b13f-fdbe-4546-866e-d2e954146504_ActionId">
    <vt:lpwstr>39a9f801-3dd5-4ed8-81fb-3ad10490c6f1</vt:lpwstr>
  </property>
  <property fmtid="{D5CDD505-2E9C-101B-9397-08002B2CF9AE}" pid="16" name="MSIP_Label_1a76b13f-fdbe-4546-866e-d2e954146504_ContentBits">
    <vt:lpwstr>1</vt:lpwstr>
  </property>
</Properties>
</file>